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5A2392" w14:textId="77777777" w:rsidR="00F3308D" w:rsidRDefault="00F3308D" w:rsidP="00F3308D">
      <w:pPr>
        <w:pStyle w:val="NoSpacing"/>
        <w:tabs>
          <w:tab w:val="left" w:pos="720"/>
          <w:tab w:val="left" w:pos="810"/>
        </w:tabs>
        <w:jc w:val="both"/>
      </w:pPr>
      <w:r>
        <w:rPr>
          <w:u w:val="single"/>
        </w:rPr>
        <w:t>William DYKSON</w:t>
      </w:r>
      <w:r>
        <w:t xml:space="preserve">      (fl.1483)</w:t>
      </w:r>
    </w:p>
    <w:p w14:paraId="16137F4B" w14:textId="77777777" w:rsidR="00F3308D" w:rsidRDefault="00F3308D" w:rsidP="00F3308D">
      <w:pPr>
        <w:pStyle w:val="NoSpacing"/>
        <w:tabs>
          <w:tab w:val="left" w:pos="720"/>
          <w:tab w:val="left" w:pos="810"/>
        </w:tabs>
        <w:jc w:val="both"/>
      </w:pPr>
      <w:r>
        <w:t>of East Morton, near Bingley, West Riding of Yorkshire. Cartwright.</w:t>
      </w:r>
    </w:p>
    <w:p w14:paraId="05071F44" w14:textId="77777777" w:rsidR="00F3308D" w:rsidRDefault="00F3308D" w:rsidP="00F3308D">
      <w:pPr>
        <w:pStyle w:val="NoSpacing"/>
        <w:tabs>
          <w:tab w:val="left" w:pos="720"/>
          <w:tab w:val="left" w:pos="810"/>
        </w:tabs>
        <w:jc w:val="both"/>
      </w:pPr>
    </w:p>
    <w:p w14:paraId="7D471DF6" w14:textId="77777777" w:rsidR="00F3308D" w:rsidRDefault="00F3308D" w:rsidP="00F3308D">
      <w:pPr>
        <w:pStyle w:val="NoSpacing"/>
        <w:tabs>
          <w:tab w:val="left" w:pos="720"/>
          <w:tab w:val="left" w:pos="810"/>
        </w:tabs>
        <w:jc w:val="both"/>
      </w:pPr>
    </w:p>
    <w:p w14:paraId="2C55514B" w14:textId="77777777" w:rsidR="00F3308D" w:rsidRDefault="00F3308D" w:rsidP="00F3308D">
      <w:pPr>
        <w:pStyle w:val="NoSpacing"/>
        <w:tabs>
          <w:tab w:val="left" w:pos="720"/>
          <w:tab w:val="left" w:pos="810"/>
        </w:tabs>
        <w:jc w:val="both"/>
      </w:pPr>
      <w:r>
        <w:tab/>
        <w:t>1483</w:t>
      </w:r>
      <w:r>
        <w:tab/>
        <w:t>Henry Eltoftys(q.v.) brought a plaint of trespass and taking against him,</w:t>
      </w:r>
    </w:p>
    <w:p w14:paraId="601C6583" w14:textId="77777777" w:rsidR="00F3308D" w:rsidRDefault="00F3308D" w:rsidP="00F3308D">
      <w:pPr>
        <w:pStyle w:val="NoSpacing"/>
        <w:tabs>
          <w:tab w:val="left" w:pos="720"/>
          <w:tab w:val="left" w:pos="810"/>
        </w:tabs>
        <w:jc w:val="both"/>
      </w:pPr>
      <w:r>
        <w:tab/>
      </w:r>
      <w:r>
        <w:tab/>
      </w:r>
      <w:r>
        <w:tab/>
        <w:t xml:space="preserve">William Netherwood of Micklethwaite(q.v.), Richard Andrewes of , </w:t>
      </w:r>
    </w:p>
    <w:p w14:paraId="3C6F466E" w14:textId="77777777" w:rsidR="00F3308D" w:rsidRDefault="00F3308D" w:rsidP="00F3308D">
      <w:pPr>
        <w:pStyle w:val="NoSpacing"/>
        <w:tabs>
          <w:tab w:val="left" w:pos="720"/>
          <w:tab w:val="left" w:pos="810"/>
        </w:tabs>
        <w:jc w:val="both"/>
      </w:pPr>
      <w:r>
        <w:tab/>
      </w:r>
      <w:r>
        <w:tab/>
      </w:r>
      <w:r>
        <w:tab/>
        <w:t xml:space="preserve">Micklethwaite, near Bingley(q.v.), Edmund Walys(q.v.), Robert Page </w:t>
      </w:r>
    </w:p>
    <w:p w14:paraId="13EDBCC2" w14:textId="77777777" w:rsidR="00F3308D" w:rsidRDefault="00F3308D" w:rsidP="00F3308D">
      <w:pPr>
        <w:pStyle w:val="NoSpacing"/>
        <w:tabs>
          <w:tab w:val="left" w:pos="720"/>
          <w:tab w:val="left" w:pos="810"/>
        </w:tabs>
        <w:jc w:val="both"/>
      </w:pPr>
      <w:r>
        <w:tab/>
      </w:r>
      <w:r>
        <w:tab/>
      </w:r>
      <w:r>
        <w:tab/>
        <w:t xml:space="preserve">of Bingley(q.v.) and William Stede </w:t>
      </w:r>
      <w:r>
        <w:tab/>
        <w:t xml:space="preserve">of Morley, near Bingley(q.v.). All </w:t>
      </w:r>
    </w:p>
    <w:p w14:paraId="226F2D4E" w14:textId="77777777" w:rsidR="00F3308D" w:rsidRPr="00044653" w:rsidRDefault="00F3308D" w:rsidP="00F3308D">
      <w:pPr>
        <w:pStyle w:val="NoSpacing"/>
        <w:tabs>
          <w:tab w:val="left" w:pos="720"/>
          <w:tab w:val="left" w:pos="810"/>
        </w:tabs>
        <w:jc w:val="both"/>
      </w:pPr>
      <w:r>
        <w:tab/>
      </w:r>
      <w:r>
        <w:tab/>
      </w:r>
      <w:r>
        <w:tab/>
        <w:t>places are in the West Riding of Yorkshire.</w:t>
      </w:r>
    </w:p>
    <w:p w14:paraId="1E29C01C" w14:textId="77777777" w:rsidR="00F3308D" w:rsidRDefault="00F3308D" w:rsidP="00F3308D">
      <w:pPr>
        <w:pStyle w:val="NoSpacing"/>
        <w:tabs>
          <w:tab w:val="left" w:pos="720"/>
          <w:tab w:val="left" w:pos="810"/>
        </w:tabs>
        <w:jc w:val="both"/>
      </w:pPr>
      <w:r>
        <w:tab/>
      </w: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42BBC38B" w14:textId="77777777" w:rsidR="00F3308D" w:rsidRDefault="00F3308D" w:rsidP="00F3308D">
      <w:pPr>
        <w:pStyle w:val="NoSpacing"/>
        <w:tabs>
          <w:tab w:val="left" w:pos="720"/>
          <w:tab w:val="left" w:pos="810"/>
        </w:tabs>
        <w:jc w:val="both"/>
      </w:pPr>
    </w:p>
    <w:p w14:paraId="38498F60" w14:textId="77777777" w:rsidR="00F3308D" w:rsidRDefault="00F3308D" w:rsidP="00F3308D">
      <w:pPr>
        <w:pStyle w:val="NoSpacing"/>
        <w:tabs>
          <w:tab w:val="left" w:pos="720"/>
          <w:tab w:val="left" w:pos="810"/>
        </w:tabs>
        <w:jc w:val="both"/>
      </w:pPr>
    </w:p>
    <w:p w14:paraId="790E3495" w14:textId="77777777" w:rsidR="00F3308D" w:rsidRDefault="00F3308D" w:rsidP="00F3308D">
      <w:pPr>
        <w:pStyle w:val="NoSpacing"/>
        <w:tabs>
          <w:tab w:val="left" w:pos="720"/>
          <w:tab w:val="left" w:pos="810"/>
        </w:tabs>
        <w:jc w:val="both"/>
      </w:pPr>
      <w:r>
        <w:t>12 February 2020</w:t>
      </w:r>
    </w:p>
    <w:p w14:paraId="46082252" w14:textId="77777777" w:rsidR="006B2F86" w:rsidRPr="00E71FC3" w:rsidRDefault="00F3308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1FD9FF" w14:textId="77777777" w:rsidR="00F3308D" w:rsidRDefault="00F3308D" w:rsidP="00E71FC3">
      <w:pPr>
        <w:spacing w:after="0" w:line="240" w:lineRule="auto"/>
      </w:pPr>
      <w:r>
        <w:separator/>
      </w:r>
    </w:p>
  </w:endnote>
  <w:endnote w:type="continuationSeparator" w:id="0">
    <w:p w14:paraId="0D02B6D2" w14:textId="77777777" w:rsidR="00F3308D" w:rsidRDefault="00F330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69E69E" w14:textId="77777777" w:rsidR="00E71FC3" w:rsidRPr="00E71FC3" w:rsidRDefault="00577BD5">
    <w:pPr>
      <w:pStyle w:val="Footer"/>
    </w:pPr>
    <w:r>
      <w:t xml:space="preserve">Compliation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96B1F" w14:textId="77777777" w:rsidR="00F3308D" w:rsidRDefault="00F3308D" w:rsidP="00E71FC3">
      <w:pPr>
        <w:spacing w:after="0" w:line="240" w:lineRule="auto"/>
      </w:pPr>
      <w:r>
        <w:separator/>
      </w:r>
    </w:p>
  </w:footnote>
  <w:footnote w:type="continuationSeparator" w:id="0">
    <w:p w14:paraId="3EC6E24A" w14:textId="77777777" w:rsidR="00F3308D" w:rsidRDefault="00F330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08D"/>
    <w:rsid w:val="001A7C09"/>
    <w:rsid w:val="00577BD5"/>
    <w:rsid w:val="006A1F77"/>
    <w:rsid w:val="00733BE7"/>
    <w:rsid w:val="00AB52E8"/>
    <w:rsid w:val="00B16D3F"/>
    <w:rsid w:val="00E71FC3"/>
    <w:rsid w:val="00EF4813"/>
    <w:rsid w:val="00F3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8C628"/>
  <w15:chartTrackingRefBased/>
  <w15:docId w15:val="{C6B5FA46-E2D8-4629-B393-05EB4053D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330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2020-03-05T20:12:00Z</dcterms:created>
  <dcterms:modified xsi:type="dcterms:W3CDTF">2020-03-05T20:12:00Z</dcterms:modified>
</cp:coreProperties>
</file>